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B4214" w:rsidRPr="00F25ABC" w:rsidRDefault="004B4214" w:rsidP="00060656">
      <w:pPr>
        <w:pStyle w:val="a9"/>
        <w:spacing w:beforeLines="50" w:before="289" w:afterLines="50" w:after="289"/>
        <w:jc w:val="distribute"/>
        <w:rPr>
          <w:rFonts w:ascii="方正小标宋简体" w:eastAsia="方正小标宋简体"/>
          <w:snapToGrid w:val="0"/>
          <w:color w:val="FF0000"/>
          <w:spacing w:val="-2"/>
          <w:w w:val="60"/>
          <w:sz w:val="80"/>
          <w:szCs w:val="80"/>
        </w:rPr>
      </w:pPr>
      <w:r w:rsidRPr="00F25ABC">
        <w:rPr>
          <w:rFonts w:ascii="方正小标宋简体" w:eastAsia="方正小标宋简体" w:hint="eastAsia"/>
          <w:snapToGrid w:val="0"/>
          <w:color w:val="FF0000"/>
          <w:spacing w:val="-2"/>
          <w:w w:val="60"/>
          <w:sz w:val="84"/>
          <w:szCs w:val="80"/>
        </w:rPr>
        <w:t>全国太阳能光热发电标准化技术委员会</w:t>
      </w:r>
    </w:p>
    <w:p w:rsidR="00FE2801" w:rsidRPr="00FE2801" w:rsidRDefault="002F53F8" w:rsidP="00623653">
      <w:pPr>
        <w:pStyle w:val="a9"/>
        <w:jc w:val="righ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noProof/>
          <w:sz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2540</wp:posOffset>
                </wp:positionV>
                <wp:extent cx="5629275" cy="0"/>
                <wp:effectExtent l="9525" t="9525" r="9525" b="9525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2927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2D86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left:0;text-align:left;margin-left:-.05pt;margin-top:.2pt;width:443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" strokecolor="red" strokeweight="1.25pt"/>
            </w:pict>
          </mc:Fallback>
        </mc:AlternateContent>
      </w:r>
      <w:r w:rsidR="006E29FC" w:rsidRPr="00A455F9">
        <w:rPr>
          <w:rFonts w:ascii="Times New Roman" w:eastAsia="仿宋_GB2312" w:hint="eastAsia"/>
          <w:kern w:val="2"/>
          <w:sz w:val="32"/>
        </w:rPr>
        <w:t>标</w:t>
      </w:r>
      <w:r w:rsidR="006E29FC">
        <w:rPr>
          <w:rFonts w:ascii="Times New Roman" w:eastAsia="仿宋_GB2312" w:hint="eastAsia"/>
          <w:kern w:val="2"/>
          <w:sz w:val="32"/>
        </w:rPr>
        <w:t>委秘</w:t>
      </w:r>
      <w:r w:rsidR="006E29FC" w:rsidRPr="00A455F9">
        <w:rPr>
          <w:rFonts w:ascii="Times New Roman" w:eastAsia="仿宋_GB2312" w:hint="eastAsia"/>
          <w:kern w:val="2"/>
          <w:sz w:val="32"/>
        </w:rPr>
        <w:t>〔</w:t>
      </w:r>
      <w:r w:rsidR="006E29FC" w:rsidRPr="00A455F9">
        <w:rPr>
          <w:rFonts w:ascii="Times New Roman" w:eastAsia="仿宋_GB2312" w:hint="eastAsia"/>
          <w:kern w:val="2"/>
          <w:sz w:val="32"/>
        </w:rPr>
        <w:t>20</w:t>
      </w:r>
      <w:r w:rsidR="00AB402E">
        <w:rPr>
          <w:rFonts w:ascii="Times New Roman" w:eastAsia="仿宋_GB2312"/>
          <w:kern w:val="2"/>
          <w:sz w:val="32"/>
        </w:rPr>
        <w:t>20</w:t>
      </w:r>
      <w:r w:rsidR="006E29FC" w:rsidRPr="00A455F9">
        <w:rPr>
          <w:rFonts w:ascii="Times New Roman" w:eastAsia="仿宋_GB2312" w:hint="eastAsia"/>
          <w:kern w:val="2"/>
          <w:sz w:val="32"/>
        </w:rPr>
        <w:t>〕</w:t>
      </w:r>
      <w:r w:rsidR="0032116C">
        <w:rPr>
          <w:rFonts w:ascii="Times New Roman" w:eastAsia="仿宋_GB2312"/>
          <w:kern w:val="2"/>
          <w:sz w:val="32"/>
        </w:rPr>
        <w:t>10</w:t>
      </w:r>
      <w:r w:rsidR="006E29FC" w:rsidRPr="00A455F9">
        <w:rPr>
          <w:rFonts w:ascii="Times New Roman" w:eastAsia="仿宋_GB2312" w:hint="eastAsia"/>
          <w:kern w:val="2"/>
          <w:sz w:val="32"/>
        </w:rPr>
        <w:t>号</w:t>
      </w:r>
    </w:p>
    <w:p w:rsidR="004D0924" w:rsidRDefault="004D0924" w:rsidP="005C09FD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AB402E" w:rsidRDefault="0032116C" w:rsidP="004D0924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  <w:r w:rsidRPr="0032116C">
        <w:rPr>
          <w:rFonts w:ascii="方正小标宋简体" w:eastAsia="方正小标宋简体" w:hint="eastAsia"/>
          <w:sz w:val="44"/>
          <w:szCs w:val="44"/>
        </w:rPr>
        <w:t>关于征求《塔式太阳能光热发电站启动调试规程》等2项中电联团体标准意见的函</w:t>
      </w:r>
    </w:p>
    <w:p w:rsidR="004D0924" w:rsidRPr="004D0924" w:rsidRDefault="004D0924" w:rsidP="004D0924">
      <w:pPr>
        <w:spacing w:line="54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2116C" w:rsidRPr="0032116C" w:rsidRDefault="0032116C" w:rsidP="0032116C">
      <w:pPr>
        <w:spacing w:line="560" w:lineRule="exact"/>
        <w:rPr>
          <w:rFonts w:ascii="仿宋_GB2312" w:hAnsi="仿宋_GB2312" w:cs="仿宋_GB2312"/>
          <w:szCs w:val="32"/>
        </w:rPr>
      </w:pPr>
      <w:bookmarkStart w:id="0" w:name="zs"/>
      <w:bookmarkEnd w:id="0"/>
      <w:r w:rsidRPr="0032116C">
        <w:rPr>
          <w:rFonts w:ascii="仿宋_GB2312" w:hAnsi="仿宋_GB2312" w:cs="仿宋_GB2312" w:hint="eastAsia"/>
          <w:szCs w:val="32"/>
        </w:rPr>
        <w:t>各有关单位:</w:t>
      </w:r>
    </w:p>
    <w:p w:rsidR="0032116C" w:rsidRPr="0032116C" w:rsidRDefault="0032116C" w:rsidP="0032116C">
      <w:pPr>
        <w:spacing w:line="560" w:lineRule="exact"/>
        <w:ind w:firstLine="555"/>
        <w:rPr>
          <w:rFonts w:ascii="仿宋_GB2312" w:hAnsi="仿宋_GB2312" w:cs="仿宋_GB2312"/>
          <w:szCs w:val="32"/>
        </w:rPr>
      </w:pPr>
      <w:r w:rsidRPr="0032116C">
        <w:rPr>
          <w:rFonts w:ascii="仿宋_GB2312" w:hAnsi="仿宋_GB2312" w:cs="仿宋_GB2312" w:hint="eastAsia"/>
          <w:szCs w:val="32"/>
        </w:rPr>
        <w:t>根据“中电联标准〔2019〕86号”标准制定计划安排，由中国能源建设集团有限公司工程研究院等单位编制的中电联标准《塔式太阳能光热发电站启动调试规程》和《塔式太阳能光热发电站运行规程》已经完成征求意见稿的编制。现开始征求意见，请登录中电联电力标准化网站（网址：http://dls.cec.org.cn）标准意见征求专栏下载标准征求意见稿及相关资料。</w:t>
      </w:r>
    </w:p>
    <w:p w:rsidR="0032116C" w:rsidRPr="0032116C" w:rsidRDefault="0032116C" w:rsidP="0032116C">
      <w:pPr>
        <w:spacing w:line="560" w:lineRule="exact"/>
        <w:ind w:firstLine="555"/>
        <w:rPr>
          <w:rFonts w:ascii="仿宋_GB2312" w:hAnsi="仿宋_GB2312" w:cs="仿宋_GB2312"/>
          <w:szCs w:val="32"/>
        </w:rPr>
      </w:pPr>
      <w:r w:rsidRPr="0032116C">
        <w:rPr>
          <w:rFonts w:ascii="仿宋_GB2312" w:hAnsi="仿宋_GB2312" w:cs="仿宋_GB2312" w:hint="eastAsia"/>
          <w:szCs w:val="32"/>
        </w:rPr>
        <w:t>请结合塔式太阳能光热发电站调试和运行实践，组织本单位相关专家对标准提出修改意见或建议，并于</w:t>
      </w:r>
      <w:r>
        <w:rPr>
          <w:rFonts w:ascii="仿宋_GB2312" w:hAnsi="仿宋_GB2312" w:cs="仿宋_GB2312" w:hint="eastAsia"/>
          <w:szCs w:val="32"/>
        </w:rPr>
        <w:t>2020</w:t>
      </w:r>
      <w:r w:rsidRPr="0032116C">
        <w:rPr>
          <w:rFonts w:ascii="仿宋_GB2312" w:hAnsi="仿宋_GB2312" w:cs="仿宋_GB2312" w:hint="eastAsia"/>
          <w:szCs w:val="32"/>
        </w:rPr>
        <w:t>年</w:t>
      </w:r>
      <w:r>
        <w:rPr>
          <w:rFonts w:ascii="仿宋_GB2312" w:hAnsi="仿宋_GB2312" w:cs="仿宋_GB2312"/>
          <w:szCs w:val="32"/>
        </w:rPr>
        <w:t>7</w:t>
      </w:r>
      <w:r w:rsidRPr="0032116C">
        <w:rPr>
          <w:rFonts w:ascii="仿宋_GB2312" w:hAnsi="仿宋_GB2312" w:cs="仿宋_GB2312" w:hint="eastAsia"/>
          <w:szCs w:val="32"/>
        </w:rPr>
        <w:t>月</w:t>
      </w:r>
      <w:r w:rsidR="00A41315">
        <w:rPr>
          <w:rFonts w:ascii="仿宋_GB2312" w:hAnsi="仿宋_GB2312" w:cs="仿宋_GB2312"/>
          <w:szCs w:val="32"/>
        </w:rPr>
        <w:t>3</w:t>
      </w:r>
      <w:bookmarkStart w:id="1" w:name="_GoBack"/>
      <w:bookmarkEnd w:id="1"/>
      <w:r w:rsidRPr="0032116C">
        <w:rPr>
          <w:rFonts w:ascii="仿宋_GB2312" w:hAnsi="仿宋_GB2312" w:cs="仿宋_GB2312" w:hint="eastAsia"/>
          <w:szCs w:val="32"/>
        </w:rPr>
        <w:t>日前将意见以信函或电子邮件等方式反馈至联系人。</w:t>
      </w:r>
    </w:p>
    <w:p w:rsidR="0032116C" w:rsidRPr="0032116C" w:rsidRDefault="0032116C" w:rsidP="0032116C">
      <w:pPr>
        <w:spacing w:line="560" w:lineRule="exact"/>
        <w:ind w:firstLine="555"/>
        <w:rPr>
          <w:rFonts w:ascii="仿宋_GB2312" w:hAnsi="仿宋_GB2312" w:cs="仿宋_GB2312"/>
          <w:szCs w:val="32"/>
        </w:rPr>
      </w:pPr>
      <w:r w:rsidRPr="0032116C">
        <w:rPr>
          <w:rFonts w:ascii="仿宋_GB2312" w:hAnsi="仿宋_GB2312" w:cs="仿宋_GB2312" w:hint="eastAsia"/>
          <w:szCs w:val="32"/>
        </w:rPr>
        <w:t>联系人：高嵩</w:t>
      </w:r>
    </w:p>
    <w:p w:rsidR="00060656" w:rsidRDefault="0032116C" w:rsidP="0032116C">
      <w:pPr>
        <w:spacing w:line="560" w:lineRule="exact"/>
        <w:ind w:firstLine="555"/>
        <w:rPr>
          <w:rFonts w:ascii="仿宋_GB2312" w:hAnsi="仿宋_GB2312" w:cs="仿宋_GB2312"/>
          <w:szCs w:val="32"/>
        </w:rPr>
      </w:pPr>
      <w:r w:rsidRPr="0032116C">
        <w:rPr>
          <w:rFonts w:ascii="仿宋_GB2312" w:hAnsi="仿宋_GB2312" w:cs="仿宋_GB2312" w:hint="eastAsia"/>
          <w:szCs w:val="32"/>
        </w:rPr>
        <w:t>地 址：北京市朝阳区西大望路26号（邮编：100022）</w:t>
      </w:r>
    </w:p>
    <w:p w:rsidR="0032116C" w:rsidRPr="0032116C" w:rsidRDefault="0032116C" w:rsidP="0032116C">
      <w:pPr>
        <w:spacing w:line="560" w:lineRule="exact"/>
        <w:ind w:firstLine="555"/>
        <w:rPr>
          <w:rFonts w:ascii="仿宋_GB2312" w:hAnsi="仿宋_GB2312"/>
          <w:bCs/>
          <w:szCs w:val="32"/>
        </w:rPr>
      </w:pPr>
      <w:r w:rsidRPr="0032116C">
        <w:rPr>
          <w:rFonts w:ascii="仿宋_GB2312" w:hAnsi="仿宋_GB2312" w:hint="eastAsia"/>
          <w:bCs/>
          <w:szCs w:val="32"/>
        </w:rPr>
        <w:t>电子信箱：sgao0010@ceec.net.cn</w:t>
      </w:r>
    </w:p>
    <w:p w:rsidR="0032116C" w:rsidRPr="00351258" w:rsidRDefault="0032116C" w:rsidP="0032116C">
      <w:pPr>
        <w:spacing w:line="560" w:lineRule="exact"/>
        <w:ind w:firstLine="555"/>
        <w:rPr>
          <w:rFonts w:ascii="仿宋_GB2312" w:hAnsi="仿宋_GB2312"/>
          <w:bCs/>
          <w:szCs w:val="32"/>
        </w:rPr>
      </w:pPr>
      <w:r w:rsidRPr="0032116C">
        <w:rPr>
          <w:rFonts w:ascii="仿宋_GB2312" w:hAnsi="仿宋_GB2312" w:hint="eastAsia"/>
          <w:bCs/>
          <w:szCs w:val="32"/>
        </w:rPr>
        <w:t>联系电话：010-59098813</w:t>
      </w:r>
    </w:p>
    <w:p w:rsidR="00351258" w:rsidRDefault="00351258" w:rsidP="00060656">
      <w:pPr>
        <w:spacing w:line="560" w:lineRule="exact"/>
        <w:ind w:left="1060" w:right="640"/>
        <w:jc w:val="center"/>
        <w:rPr>
          <w:rFonts w:ascii="仿宋_GB2312" w:hAnsi="仿宋_GB2312"/>
          <w:bCs/>
          <w:szCs w:val="32"/>
        </w:rPr>
      </w:pPr>
    </w:p>
    <w:p w:rsidR="00351258" w:rsidRPr="0032116C" w:rsidRDefault="0032116C" w:rsidP="0032116C">
      <w:pPr>
        <w:spacing w:line="560" w:lineRule="exact"/>
        <w:rPr>
          <w:bCs/>
          <w:szCs w:val="32"/>
        </w:rPr>
      </w:pPr>
      <w:r>
        <w:rPr>
          <w:rFonts w:ascii="仿宋_GB2312" w:hAnsi="仿宋_GB2312" w:hint="eastAsia"/>
          <w:bCs/>
          <w:szCs w:val="32"/>
        </w:rPr>
        <w:lastRenderedPageBreak/>
        <w:t>附件：标准征求意见回函表</w:t>
      </w:r>
    </w:p>
    <w:p w:rsidR="00060656" w:rsidRDefault="00060656" w:rsidP="00060656">
      <w:pPr>
        <w:spacing w:line="560" w:lineRule="exact"/>
        <w:ind w:left="1060" w:right="640"/>
        <w:jc w:val="center"/>
        <w:rPr>
          <w:rFonts w:ascii="仿宋_GB2312" w:hAnsi="仿宋_GB2312"/>
          <w:bCs/>
          <w:szCs w:val="32"/>
        </w:rPr>
      </w:pPr>
      <w:r>
        <w:rPr>
          <w:rFonts w:ascii="仿宋_GB2312" w:hAnsi="仿宋_GB2312" w:hint="eastAsia"/>
          <w:bCs/>
          <w:szCs w:val="32"/>
        </w:rPr>
        <w:t xml:space="preserve">  </w:t>
      </w:r>
    </w:p>
    <w:p w:rsidR="00060656" w:rsidRDefault="00060656" w:rsidP="00393FDC">
      <w:pPr>
        <w:spacing w:line="560" w:lineRule="exact"/>
        <w:ind w:left="1060"/>
        <w:jc w:val="right"/>
        <w:rPr>
          <w:rFonts w:ascii="仿宋_GB2312" w:hAnsi="仿宋_GB2312"/>
          <w:bCs/>
          <w:szCs w:val="32"/>
        </w:rPr>
      </w:pPr>
      <w:r w:rsidRPr="00DB2F7E">
        <w:rPr>
          <w:rFonts w:ascii="仿宋_GB2312" w:hAnsi="仿宋_GB2312" w:hint="eastAsia"/>
          <w:bCs/>
          <w:szCs w:val="32"/>
        </w:rPr>
        <w:t>全国太阳能光热发电标准化技术委员会</w:t>
      </w:r>
    </w:p>
    <w:p w:rsidR="00371851" w:rsidRDefault="00060656" w:rsidP="00393FDC">
      <w:pPr>
        <w:spacing w:line="560" w:lineRule="exact"/>
        <w:ind w:right="1280" w:firstLineChars="50" w:firstLine="158"/>
        <w:jc w:val="right"/>
        <w:rPr>
          <w:rFonts w:ascii="仿宋_GB2312" w:hAnsi="仿宋_GB2312"/>
          <w:bCs/>
          <w:szCs w:val="32"/>
        </w:rPr>
      </w:pPr>
      <w:r>
        <w:rPr>
          <w:rFonts w:ascii="仿宋_GB2312" w:hAnsi="仿宋_GB2312"/>
          <w:bCs/>
          <w:szCs w:val="32"/>
        </w:rPr>
        <w:t xml:space="preserve">                            </w:t>
      </w:r>
      <w:r>
        <w:rPr>
          <w:rFonts w:ascii="仿宋_GB2312" w:hAnsi="仿宋_GB2312" w:hint="eastAsia"/>
          <w:bCs/>
          <w:szCs w:val="32"/>
        </w:rPr>
        <w:t>20</w:t>
      </w:r>
      <w:r w:rsidR="00AB402E">
        <w:rPr>
          <w:rFonts w:ascii="仿宋_GB2312" w:hAnsi="仿宋_GB2312"/>
          <w:bCs/>
          <w:szCs w:val="32"/>
        </w:rPr>
        <w:t>20</w:t>
      </w:r>
      <w:r>
        <w:rPr>
          <w:rFonts w:ascii="仿宋_GB2312" w:hAnsi="仿宋_GB2312" w:hint="eastAsia"/>
          <w:bCs/>
          <w:szCs w:val="32"/>
        </w:rPr>
        <w:t>年</w:t>
      </w:r>
      <w:r w:rsidR="0032116C">
        <w:rPr>
          <w:rFonts w:ascii="仿宋_GB2312" w:hAnsi="仿宋_GB2312"/>
          <w:bCs/>
          <w:szCs w:val="32"/>
        </w:rPr>
        <w:t>6</w:t>
      </w:r>
      <w:r>
        <w:rPr>
          <w:rFonts w:ascii="仿宋_GB2312" w:hAnsi="仿宋_GB2312" w:hint="eastAsia"/>
          <w:bCs/>
          <w:szCs w:val="32"/>
        </w:rPr>
        <w:t>月</w:t>
      </w:r>
      <w:r w:rsidR="0032116C">
        <w:rPr>
          <w:rFonts w:ascii="仿宋_GB2312" w:hAnsi="仿宋_GB2312"/>
          <w:bCs/>
          <w:szCs w:val="32"/>
        </w:rPr>
        <w:t>1</w:t>
      </w:r>
      <w:r>
        <w:rPr>
          <w:rFonts w:ascii="仿宋_GB2312" w:hAnsi="仿宋_GB2312" w:hint="eastAsia"/>
          <w:bCs/>
          <w:szCs w:val="32"/>
        </w:rPr>
        <w:t>日</w:t>
      </w:r>
    </w:p>
    <w:p w:rsidR="00371851" w:rsidRDefault="00371851">
      <w:pPr>
        <w:widowControl/>
        <w:jc w:val="left"/>
        <w:rPr>
          <w:rFonts w:ascii="仿宋_GB2312" w:hAnsi="仿宋_GB2312"/>
          <w:bCs/>
          <w:szCs w:val="32"/>
        </w:rPr>
      </w:pPr>
      <w:r>
        <w:rPr>
          <w:rFonts w:ascii="仿宋_GB2312" w:hAnsi="仿宋_GB2312"/>
          <w:bCs/>
          <w:szCs w:val="32"/>
        </w:rPr>
        <w:br w:type="page"/>
      </w:r>
    </w:p>
    <w:p w:rsidR="00371851" w:rsidRPr="00AE19CF" w:rsidRDefault="00371851" w:rsidP="00371851">
      <w:pPr>
        <w:spacing w:afterLines="50" w:after="289"/>
        <w:rPr>
          <w:rFonts w:ascii="仿宋_GB2312" w:hAnsi="Calibri"/>
          <w:szCs w:val="32"/>
        </w:rPr>
      </w:pPr>
      <w:r w:rsidRPr="00AE19CF">
        <w:rPr>
          <w:rFonts w:ascii="仿宋_GB2312" w:hAnsi="Calibri" w:hint="eastAsia"/>
          <w:szCs w:val="32"/>
        </w:rPr>
        <w:lastRenderedPageBreak/>
        <w:t>附件</w:t>
      </w:r>
    </w:p>
    <w:p w:rsidR="002A3699" w:rsidRDefault="002A3699" w:rsidP="002A3699">
      <w:pPr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征求意见回函表</w:t>
      </w:r>
    </w:p>
    <w:p w:rsidR="002A3699" w:rsidRDefault="002A3699" w:rsidP="002A3699">
      <w:pPr>
        <w:rPr>
          <w:sz w:val="30"/>
          <w:szCs w:val="30"/>
        </w:rPr>
      </w:pPr>
      <w:r>
        <w:rPr>
          <w:rFonts w:ascii="仿宋_GB2312" w:hint="eastAsia"/>
          <w:sz w:val="30"/>
          <w:szCs w:val="30"/>
        </w:rPr>
        <w:t>填表单位：</w:t>
      </w:r>
    </w:p>
    <w:p w:rsidR="002A3699" w:rsidRDefault="002A3699" w:rsidP="002A3699">
      <w:pPr>
        <w:rPr>
          <w:sz w:val="30"/>
          <w:szCs w:val="30"/>
        </w:rPr>
      </w:pPr>
      <w:r>
        <w:rPr>
          <w:rFonts w:ascii="仿宋_GB2312" w:hint="eastAsia"/>
          <w:sz w:val="30"/>
          <w:szCs w:val="30"/>
        </w:rPr>
        <w:t xml:space="preserve">填表人： </w:t>
      </w:r>
      <w:r>
        <w:rPr>
          <w:rFonts w:ascii="仿宋_GB2312"/>
          <w:sz w:val="30"/>
          <w:szCs w:val="30"/>
        </w:rPr>
        <w:t xml:space="preserve">        </w:t>
      </w:r>
      <w:r>
        <w:rPr>
          <w:rFonts w:ascii="仿宋_GB2312" w:hint="eastAsia"/>
          <w:sz w:val="30"/>
          <w:szCs w:val="30"/>
        </w:rPr>
        <w:t xml:space="preserve">联系电话： </w:t>
      </w:r>
      <w:r>
        <w:rPr>
          <w:rFonts w:ascii="仿宋_GB2312"/>
          <w:sz w:val="30"/>
          <w:szCs w:val="30"/>
        </w:rPr>
        <w:t xml:space="preserve">         </w:t>
      </w:r>
      <w:r>
        <w:rPr>
          <w:rFonts w:ascii="仿宋_GB2312" w:hint="eastAsia"/>
          <w:sz w:val="30"/>
          <w:szCs w:val="30"/>
        </w:rPr>
        <w:t>电子邮箱：</w:t>
      </w:r>
    </w:p>
    <w:tbl>
      <w:tblPr>
        <w:tblW w:w="8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1887"/>
        <w:gridCol w:w="1748"/>
        <w:gridCol w:w="2019"/>
        <w:gridCol w:w="1938"/>
      </w:tblGrid>
      <w:tr w:rsidR="002A3699" w:rsidTr="009B747D">
        <w:trPr>
          <w:trHeight w:val="567"/>
        </w:trPr>
        <w:tc>
          <w:tcPr>
            <w:tcW w:w="1056" w:type="dxa"/>
          </w:tcPr>
          <w:p w:rsidR="002A3699" w:rsidRDefault="002A3699" w:rsidP="009B747D">
            <w:pPr>
              <w:rPr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序号</w:t>
            </w:r>
          </w:p>
        </w:tc>
        <w:tc>
          <w:tcPr>
            <w:tcW w:w="1887" w:type="dxa"/>
          </w:tcPr>
          <w:p w:rsidR="002A3699" w:rsidRDefault="002A3699" w:rsidP="009B747D">
            <w:pPr>
              <w:rPr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章节或页码</w:t>
            </w:r>
          </w:p>
        </w:tc>
        <w:tc>
          <w:tcPr>
            <w:tcW w:w="1748" w:type="dxa"/>
          </w:tcPr>
          <w:p w:rsidR="002A3699" w:rsidRDefault="002A3699" w:rsidP="009B747D">
            <w:pPr>
              <w:rPr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原条文内容</w:t>
            </w:r>
          </w:p>
        </w:tc>
        <w:tc>
          <w:tcPr>
            <w:tcW w:w="2019" w:type="dxa"/>
          </w:tcPr>
          <w:p w:rsidR="002A3699" w:rsidRDefault="002A3699" w:rsidP="009B747D">
            <w:pPr>
              <w:rPr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建议修改内容</w:t>
            </w:r>
          </w:p>
        </w:tc>
        <w:tc>
          <w:tcPr>
            <w:tcW w:w="1938" w:type="dxa"/>
          </w:tcPr>
          <w:p w:rsidR="002A3699" w:rsidRDefault="002A3699" w:rsidP="009B747D">
            <w:pPr>
              <w:rPr>
                <w:sz w:val="30"/>
                <w:szCs w:val="30"/>
              </w:rPr>
            </w:pPr>
            <w:r>
              <w:rPr>
                <w:rFonts w:ascii="仿宋_GB2312" w:hint="eastAsia"/>
                <w:sz w:val="30"/>
                <w:szCs w:val="30"/>
              </w:rPr>
              <w:t>修改理由</w:t>
            </w:r>
          </w:p>
        </w:tc>
      </w:tr>
      <w:tr w:rsidR="002A3699" w:rsidTr="009B747D">
        <w:trPr>
          <w:trHeight w:val="567"/>
        </w:trPr>
        <w:tc>
          <w:tcPr>
            <w:tcW w:w="1056" w:type="dxa"/>
          </w:tcPr>
          <w:p w:rsidR="002A3699" w:rsidRDefault="002A3699" w:rsidP="009B747D">
            <w:pPr>
              <w:jc w:val="center"/>
              <w:rPr>
                <w:rFonts w:ascii="黑体" w:eastAsia="黑体"/>
                <w:szCs w:val="32"/>
              </w:rPr>
            </w:pPr>
            <w:r>
              <w:rPr>
                <w:rFonts w:ascii="黑体" w:eastAsia="黑体"/>
                <w:szCs w:val="32"/>
              </w:rPr>
              <w:t>1</w:t>
            </w:r>
          </w:p>
        </w:tc>
        <w:tc>
          <w:tcPr>
            <w:tcW w:w="1887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74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2019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93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</w:tr>
      <w:tr w:rsidR="002A3699" w:rsidTr="009B747D">
        <w:trPr>
          <w:trHeight w:val="567"/>
        </w:trPr>
        <w:tc>
          <w:tcPr>
            <w:tcW w:w="1056" w:type="dxa"/>
          </w:tcPr>
          <w:p w:rsidR="002A3699" w:rsidRDefault="002A3699" w:rsidP="009B747D">
            <w:pPr>
              <w:jc w:val="center"/>
              <w:rPr>
                <w:rFonts w:ascii="黑体" w:eastAsia="黑体"/>
                <w:szCs w:val="32"/>
              </w:rPr>
            </w:pPr>
            <w:r>
              <w:rPr>
                <w:rFonts w:ascii="黑体" w:eastAsia="黑体"/>
                <w:szCs w:val="32"/>
              </w:rPr>
              <w:t>2</w:t>
            </w:r>
          </w:p>
        </w:tc>
        <w:tc>
          <w:tcPr>
            <w:tcW w:w="1887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74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2019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93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</w:tr>
      <w:tr w:rsidR="002A3699" w:rsidTr="009B747D">
        <w:trPr>
          <w:trHeight w:val="567"/>
        </w:trPr>
        <w:tc>
          <w:tcPr>
            <w:tcW w:w="1056" w:type="dxa"/>
          </w:tcPr>
          <w:p w:rsidR="002A3699" w:rsidRDefault="002A3699" w:rsidP="009B747D">
            <w:pPr>
              <w:jc w:val="center"/>
              <w:rPr>
                <w:rFonts w:ascii="黑体" w:eastAsia="黑体"/>
                <w:szCs w:val="32"/>
              </w:rPr>
            </w:pPr>
            <w:r>
              <w:rPr>
                <w:rFonts w:ascii="黑体" w:eastAsia="黑体"/>
                <w:szCs w:val="32"/>
              </w:rPr>
              <w:t>3</w:t>
            </w:r>
          </w:p>
        </w:tc>
        <w:tc>
          <w:tcPr>
            <w:tcW w:w="1887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74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2019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93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</w:tr>
      <w:tr w:rsidR="002A3699" w:rsidTr="009B747D">
        <w:trPr>
          <w:trHeight w:val="567"/>
        </w:trPr>
        <w:tc>
          <w:tcPr>
            <w:tcW w:w="1056" w:type="dxa"/>
          </w:tcPr>
          <w:p w:rsidR="002A3699" w:rsidRDefault="002A3699" w:rsidP="009B747D">
            <w:pPr>
              <w:jc w:val="center"/>
              <w:rPr>
                <w:rFonts w:ascii="黑体" w:eastAsia="黑体"/>
                <w:szCs w:val="32"/>
              </w:rPr>
            </w:pPr>
            <w:r>
              <w:rPr>
                <w:rFonts w:ascii="黑体" w:eastAsia="黑体"/>
                <w:szCs w:val="32"/>
              </w:rPr>
              <w:t>4</w:t>
            </w:r>
          </w:p>
        </w:tc>
        <w:tc>
          <w:tcPr>
            <w:tcW w:w="1887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74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2019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93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</w:tr>
      <w:tr w:rsidR="002A3699" w:rsidTr="009B747D">
        <w:trPr>
          <w:trHeight w:val="567"/>
        </w:trPr>
        <w:tc>
          <w:tcPr>
            <w:tcW w:w="1056" w:type="dxa"/>
          </w:tcPr>
          <w:p w:rsidR="002A3699" w:rsidRDefault="002A3699" w:rsidP="009B747D">
            <w:pPr>
              <w:jc w:val="center"/>
              <w:rPr>
                <w:rFonts w:ascii="黑体" w:eastAsia="黑体"/>
                <w:szCs w:val="32"/>
              </w:rPr>
            </w:pPr>
            <w:r>
              <w:rPr>
                <w:rFonts w:ascii="黑体" w:eastAsia="黑体"/>
                <w:szCs w:val="32"/>
              </w:rPr>
              <w:t>…</w:t>
            </w:r>
          </w:p>
        </w:tc>
        <w:tc>
          <w:tcPr>
            <w:tcW w:w="1887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74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2019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93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</w:tr>
      <w:tr w:rsidR="002A3699" w:rsidTr="009B747D">
        <w:trPr>
          <w:trHeight w:val="567"/>
        </w:trPr>
        <w:tc>
          <w:tcPr>
            <w:tcW w:w="1056" w:type="dxa"/>
          </w:tcPr>
          <w:p w:rsidR="002A3699" w:rsidRDefault="002A3699" w:rsidP="009B747D">
            <w:pPr>
              <w:jc w:val="center"/>
              <w:rPr>
                <w:rFonts w:ascii="黑体" w:eastAsia="黑体"/>
                <w:szCs w:val="32"/>
              </w:rPr>
            </w:pPr>
          </w:p>
        </w:tc>
        <w:tc>
          <w:tcPr>
            <w:tcW w:w="1887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74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2019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93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</w:tr>
      <w:tr w:rsidR="002A3699" w:rsidTr="009B747D">
        <w:trPr>
          <w:trHeight w:val="567"/>
        </w:trPr>
        <w:tc>
          <w:tcPr>
            <w:tcW w:w="1056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887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74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2019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  <w:tc>
          <w:tcPr>
            <w:tcW w:w="1938" w:type="dxa"/>
          </w:tcPr>
          <w:p w:rsidR="002A3699" w:rsidRDefault="002A3699" w:rsidP="009B747D">
            <w:pPr>
              <w:rPr>
                <w:rFonts w:ascii="黑体" w:eastAsia="黑体"/>
                <w:szCs w:val="32"/>
              </w:rPr>
            </w:pPr>
          </w:p>
        </w:tc>
      </w:tr>
    </w:tbl>
    <w:p w:rsidR="002A3699" w:rsidRDefault="002A3699" w:rsidP="002A3699">
      <w:pPr>
        <w:ind w:right="600" w:firstLineChars="1260" w:firstLine="3728"/>
        <w:rPr>
          <w:sz w:val="30"/>
          <w:szCs w:val="30"/>
        </w:rPr>
      </w:pPr>
      <w:r>
        <w:rPr>
          <w:rFonts w:ascii="仿宋_GB2312" w:hint="eastAsia"/>
          <w:sz w:val="30"/>
          <w:szCs w:val="30"/>
        </w:rPr>
        <w:t>填表时间：</w:t>
      </w:r>
      <w:r>
        <w:rPr>
          <w:rFonts w:ascii="仿宋_GB2312"/>
          <w:sz w:val="30"/>
          <w:szCs w:val="30"/>
        </w:rPr>
        <w:t>20</w:t>
      </w:r>
      <w:r>
        <w:rPr>
          <w:rFonts w:ascii="仿宋_GB2312" w:hint="eastAsia"/>
          <w:sz w:val="30"/>
          <w:szCs w:val="30"/>
        </w:rPr>
        <w:t>20年  月  日</w:t>
      </w:r>
    </w:p>
    <w:p w:rsidR="002A3699" w:rsidRDefault="002A3699" w:rsidP="002A3699">
      <w:pPr>
        <w:rPr>
          <w:szCs w:val="21"/>
        </w:rPr>
      </w:pPr>
      <w:r>
        <w:rPr>
          <w:rFonts w:ascii="仿宋_GB2312" w:hint="eastAsia"/>
          <w:sz w:val="30"/>
          <w:szCs w:val="30"/>
        </w:rPr>
        <w:t>注：</w:t>
      </w:r>
      <w:r>
        <w:rPr>
          <w:rFonts w:ascii="仿宋_GB2312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、本纸不够可另附纸。</w:t>
      </w:r>
      <w:r>
        <w:rPr>
          <w:rFonts w:ascii="仿宋_GB2312"/>
          <w:sz w:val="30"/>
          <w:szCs w:val="30"/>
        </w:rPr>
        <w:t>2</w:t>
      </w:r>
      <w:r>
        <w:rPr>
          <w:rFonts w:ascii="仿宋_GB2312" w:hint="eastAsia"/>
          <w:sz w:val="30"/>
          <w:szCs w:val="30"/>
        </w:rPr>
        <w:t>、手写或打字均可。</w:t>
      </w:r>
    </w:p>
    <w:p w:rsidR="00060656" w:rsidRDefault="00060656" w:rsidP="00371851">
      <w:pPr>
        <w:spacing w:line="560" w:lineRule="exact"/>
        <w:ind w:right="1280" w:firstLineChars="50" w:firstLine="158"/>
        <w:jc w:val="left"/>
        <w:rPr>
          <w:rFonts w:ascii="仿宋_GB2312" w:hAnsi="仿宋_GB2312"/>
          <w:bCs/>
          <w:szCs w:val="32"/>
        </w:rPr>
      </w:pPr>
    </w:p>
    <w:p w:rsidR="00060656" w:rsidRDefault="00060656" w:rsidP="00060656">
      <w:pPr>
        <w:spacing w:line="360" w:lineRule="auto"/>
        <w:ind w:firstLineChars="200" w:firstLine="592"/>
        <w:rPr>
          <w:rFonts w:ascii="仿宋_GB2312" w:hAnsi="仿宋_GB2312"/>
          <w:bCs/>
          <w:sz w:val="30"/>
          <w:szCs w:val="28"/>
        </w:rPr>
      </w:pPr>
    </w:p>
    <w:sectPr w:rsidR="00060656" w:rsidSect="00F25ABC">
      <w:pgSz w:w="11906" w:h="16838"/>
      <w:pgMar w:top="2098" w:right="1531" w:bottom="1985" w:left="1531" w:header="851" w:footer="1445" w:gutter="0"/>
      <w:cols w:space="72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BB0" w:rsidRDefault="00FF4BB0">
      <w:r>
        <w:separator/>
      </w:r>
    </w:p>
  </w:endnote>
  <w:endnote w:type="continuationSeparator" w:id="0">
    <w:p w:rsidR="00FF4BB0" w:rsidRDefault="00FF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BB0" w:rsidRDefault="00FF4BB0">
      <w:r>
        <w:separator/>
      </w:r>
    </w:p>
  </w:footnote>
  <w:footnote w:type="continuationSeparator" w:id="0">
    <w:p w:rsidR="00FF4BB0" w:rsidRDefault="00FF4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4364A"/>
    <w:multiLevelType w:val="hybridMultilevel"/>
    <w:tmpl w:val="42F28F70"/>
    <w:lvl w:ilvl="0" w:tplc="6394BF52">
      <w:start w:val="1"/>
      <w:numFmt w:val="chineseCountingThousand"/>
      <w:lvlText w:val="%1、"/>
      <w:lvlJc w:val="left"/>
      <w:pPr>
        <w:ind w:left="1060" w:hanging="420"/>
      </w:pPr>
      <w:rPr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9D80196"/>
    <w:multiLevelType w:val="hybridMultilevel"/>
    <w:tmpl w:val="C3202ED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7361372"/>
    <w:multiLevelType w:val="hybridMultilevel"/>
    <w:tmpl w:val="48A8A6C4"/>
    <w:lvl w:ilvl="0" w:tplc="AB66FD3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4C51AE"/>
    <w:multiLevelType w:val="hybridMultilevel"/>
    <w:tmpl w:val="835C04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F735186"/>
    <w:multiLevelType w:val="hybridMultilevel"/>
    <w:tmpl w:val="86E8EFDC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mirrorMargin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158"/>
  <w:drawingGridVerticalSpacing w:val="579"/>
  <w:displayHorizontalDrawingGridEvery w:val="0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51"/>
    <w:rsid w:val="00016CD2"/>
    <w:rsid w:val="00025274"/>
    <w:rsid w:val="00060656"/>
    <w:rsid w:val="00064F05"/>
    <w:rsid w:val="000706B2"/>
    <w:rsid w:val="000767BD"/>
    <w:rsid w:val="000828A0"/>
    <w:rsid w:val="0008644A"/>
    <w:rsid w:val="00091F75"/>
    <w:rsid w:val="00094444"/>
    <w:rsid w:val="000A55FA"/>
    <w:rsid w:val="000C208B"/>
    <w:rsid w:val="000D58AD"/>
    <w:rsid w:val="000E5FD8"/>
    <w:rsid w:val="000F772B"/>
    <w:rsid w:val="000F7FD0"/>
    <w:rsid w:val="001121FC"/>
    <w:rsid w:val="00113D8E"/>
    <w:rsid w:val="00123581"/>
    <w:rsid w:val="00145583"/>
    <w:rsid w:val="001464DB"/>
    <w:rsid w:val="0015569B"/>
    <w:rsid w:val="00156402"/>
    <w:rsid w:val="00172A27"/>
    <w:rsid w:val="001805F1"/>
    <w:rsid w:val="00196970"/>
    <w:rsid w:val="001B0045"/>
    <w:rsid w:val="001B4441"/>
    <w:rsid w:val="001C07FC"/>
    <w:rsid w:val="001C36D1"/>
    <w:rsid w:val="00205833"/>
    <w:rsid w:val="00244726"/>
    <w:rsid w:val="00245543"/>
    <w:rsid w:val="00256938"/>
    <w:rsid w:val="00264236"/>
    <w:rsid w:val="00280C3B"/>
    <w:rsid w:val="0029014A"/>
    <w:rsid w:val="002A3699"/>
    <w:rsid w:val="002A746A"/>
    <w:rsid w:val="002B2F0A"/>
    <w:rsid w:val="002C0477"/>
    <w:rsid w:val="002C2CF6"/>
    <w:rsid w:val="002D2670"/>
    <w:rsid w:val="002D54C7"/>
    <w:rsid w:val="002D68A3"/>
    <w:rsid w:val="002E7C0D"/>
    <w:rsid w:val="002F53F8"/>
    <w:rsid w:val="00301B8B"/>
    <w:rsid w:val="00311902"/>
    <w:rsid w:val="00316D4F"/>
    <w:rsid w:val="0032116C"/>
    <w:rsid w:val="00324550"/>
    <w:rsid w:val="003257F5"/>
    <w:rsid w:val="00330FFD"/>
    <w:rsid w:val="0034120D"/>
    <w:rsid w:val="00351258"/>
    <w:rsid w:val="003638AC"/>
    <w:rsid w:val="003710B5"/>
    <w:rsid w:val="00371851"/>
    <w:rsid w:val="00393FDC"/>
    <w:rsid w:val="003A148F"/>
    <w:rsid w:val="003A18D1"/>
    <w:rsid w:val="003A474F"/>
    <w:rsid w:val="003A70F9"/>
    <w:rsid w:val="003C772C"/>
    <w:rsid w:val="003D5410"/>
    <w:rsid w:val="00405BBC"/>
    <w:rsid w:val="00426552"/>
    <w:rsid w:val="00430A54"/>
    <w:rsid w:val="004410F6"/>
    <w:rsid w:val="00452F82"/>
    <w:rsid w:val="00485DEB"/>
    <w:rsid w:val="0049073D"/>
    <w:rsid w:val="004910B2"/>
    <w:rsid w:val="004A5175"/>
    <w:rsid w:val="004B1539"/>
    <w:rsid w:val="004B4214"/>
    <w:rsid w:val="004C1509"/>
    <w:rsid w:val="004C6551"/>
    <w:rsid w:val="004D0924"/>
    <w:rsid w:val="004E7CD1"/>
    <w:rsid w:val="004F73D8"/>
    <w:rsid w:val="005137CE"/>
    <w:rsid w:val="00522146"/>
    <w:rsid w:val="005229DC"/>
    <w:rsid w:val="005360C5"/>
    <w:rsid w:val="00536292"/>
    <w:rsid w:val="005426FF"/>
    <w:rsid w:val="0054568B"/>
    <w:rsid w:val="00554AAE"/>
    <w:rsid w:val="00557482"/>
    <w:rsid w:val="00557B3F"/>
    <w:rsid w:val="00576524"/>
    <w:rsid w:val="00577C48"/>
    <w:rsid w:val="00590E20"/>
    <w:rsid w:val="00592D98"/>
    <w:rsid w:val="00593FCF"/>
    <w:rsid w:val="005A535C"/>
    <w:rsid w:val="005A6887"/>
    <w:rsid w:val="005A6A06"/>
    <w:rsid w:val="005B4477"/>
    <w:rsid w:val="005B69DF"/>
    <w:rsid w:val="005C0615"/>
    <w:rsid w:val="005C09FD"/>
    <w:rsid w:val="005C217F"/>
    <w:rsid w:val="005D1EC4"/>
    <w:rsid w:val="005D53B7"/>
    <w:rsid w:val="005D7D04"/>
    <w:rsid w:val="005E459C"/>
    <w:rsid w:val="005E5145"/>
    <w:rsid w:val="005E6158"/>
    <w:rsid w:val="00601C39"/>
    <w:rsid w:val="00623653"/>
    <w:rsid w:val="00651D1D"/>
    <w:rsid w:val="00660BE9"/>
    <w:rsid w:val="00664365"/>
    <w:rsid w:val="006709E4"/>
    <w:rsid w:val="00671801"/>
    <w:rsid w:val="00673F3A"/>
    <w:rsid w:val="00675318"/>
    <w:rsid w:val="006852FD"/>
    <w:rsid w:val="00687646"/>
    <w:rsid w:val="006975A1"/>
    <w:rsid w:val="0069760C"/>
    <w:rsid w:val="006E29FC"/>
    <w:rsid w:val="006F3549"/>
    <w:rsid w:val="006F364A"/>
    <w:rsid w:val="00737F4B"/>
    <w:rsid w:val="007427F6"/>
    <w:rsid w:val="00747059"/>
    <w:rsid w:val="00750CF6"/>
    <w:rsid w:val="00757700"/>
    <w:rsid w:val="00763C37"/>
    <w:rsid w:val="00775C9E"/>
    <w:rsid w:val="00785646"/>
    <w:rsid w:val="00792905"/>
    <w:rsid w:val="007952EA"/>
    <w:rsid w:val="00796E6D"/>
    <w:rsid w:val="007A65C4"/>
    <w:rsid w:val="007C603B"/>
    <w:rsid w:val="007E4FBA"/>
    <w:rsid w:val="007E7F6C"/>
    <w:rsid w:val="007F6152"/>
    <w:rsid w:val="007F70B5"/>
    <w:rsid w:val="008051CD"/>
    <w:rsid w:val="00805CEB"/>
    <w:rsid w:val="00814391"/>
    <w:rsid w:val="00815936"/>
    <w:rsid w:val="00821B29"/>
    <w:rsid w:val="0082459C"/>
    <w:rsid w:val="00825562"/>
    <w:rsid w:val="008339BF"/>
    <w:rsid w:val="00841C0F"/>
    <w:rsid w:val="0086751F"/>
    <w:rsid w:val="00896851"/>
    <w:rsid w:val="008A5973"/>
    <w:rsid w:val="008A652C"/>
    <w:rsid w:val="008F4617"/>
    <w:rsid w:val="008F7B35"/>
    <w:rsid w:val="00914B89"/>
    <w:rsid w:val="00925C3A"/>
    <w:rsid w:val="00926514"/>
    <w:rsid w:val="009274D1"/>
    <w:rsid w:val="0094223A"/>
    <w:rsid w:val="00944151"/>
    <w:rsid w:val="00971B9C"/>
    <w:rsid w:val="00977967"/>
    <w:rsid w:val="00983065"/>
    <w:rsid w:val="00985473"/>
    <w:rsid w:val="00985820"/>
    <w:rsid w:val="009A1136"/>
    <w:rsid w:val="009A21D6"/>
    <w:rsid w:val="009A5419"/>
    <w:rsid w:val="009A555B"/>
    <w:rsid w:val="009C4770"/>
    <w:rsid w:val="009D15BA"/>
    <w:rsid w:val="009D49CF"/>
    <w:rsid w:val="009D6E10"/>
    <w:rsid w:val="009F3C3B"/>
    <w:rsid w:val="009F4979"/>
    <w:rsid w:val="009F55EE"/>
    <w:rsid w:val="00A06CDE"/>
    <w:rsid w:val="00A15D4A"/>
    <w:rsid w:val="00A20718"/>
    <w:rsid w:val="00A369B6"/>
    <w:rsid w:val="00A41315"/>
    <w:rsid w:val="00A455F9"/>
    <w:rsid w:val="00A536FF"/>
    <w:rsid w:val="00A73969"/>
    <w:rsid w:val="00A76F81"/>
    <w:rsid w:val="00A82B23"/>
    <w:rsid w:val="00AA52EB"/>
    <w:rsid w:val="00AB402E"/>
    <w:rsid w:val="00AB61C8"/>
    <w:rsid w:val="00AC34FB"/>
    <w:rsid w:val="00AC4CB6"/>
    <w:rsid w:val="00B161BD"/>
    <w:rsid w:val="00B2474D"/>
    <w:rsid w:val="00B31D23"/>
    <w:rsid w:val="00B34124"/>
    <w:rsid w:val="00B444A7"/>
    <w:rsid w:val="00B5143C"/>
    <w:rsid w:val="00B52E32"/>
    <w:rsid w:val="00B65BE5"/>
    <w:rsid w:val="00B75D8A"/>
    <w:rsid w:val="00B83DE0"/>
    <w:rsid w:val="00B85453"/>
    <w:rsid w:val="00BA433F"/>
    <w:rsid w:val="00BB074B"/>
    <w:rsid w:val="00BB0BCB"/>
    <w:rsid w:val="00BB7ED3"/>
    <w:rsid w:val="00BC2672"/>
    <w:rsid w:val="00BF638D"/>
    <w:rsid w:val="00C06EEE"/>
    <w:rsid w:val="00C174AA"/>
    <w:rsid w:val="00C175D9"/>
    <w:rsid w:val="00C359F3"/>
    <w:rsid w:val="00C42BA0"/>
    <w:rsid w:val="00C45547"/>
    <w:rsid w:val="00C51087"/>
    <w:rsid w:val="00C52CCD"/>
    <w:rsid w:val="00C53F0D"/>
    <w:rsid w:val="00C57AC5"/>
    <w:rsid w:val="00C734AC"/>
    <w:rsid w:val="00C84743"/>
    <w:rsid w:val="00CA7A29"/>
    <w:rsid w:val="00CB5607"/>
    <w:rsid w:val="00CD0719"/>
    <w:rsid w:val="00CE3D92"/>
    <w:rsid w:val="00CE59C3"/>
    <w:rsid w:val="00CF25AF"/>
    <w:rsid w:val="00CF6424"/>
    <w:rsid w:val="00D10207"/>
    <w:rsid w:val="00D2593F"/>
    <w:rsid w:val="00D50329"/>
    <w:rsid w:val="00D54B37"/>
    <w:rsid w:val="00D65F0F"/>
    <w:rsid w:val="00D73D3D"/>
    <w:rsid w:val="00D8425F"/>
    <w:rsid w:val="00D90862"/>
    <w:rsid w:val="00D92196"/>
    <w:rsid w:val="00DA7DA9"/>
    <w:rsid w:val="00DB2124"/>
    <w:rsid w:val="00DB435A"/>
    <w:rsid w:val="00DC59E7"/>
    <w:rsid w:val="00DC5FD6"/>
    <w:rsid w:val="00DE4E02"/>
    <w:rsid w:val="00DE5033"/>
    <w:rsid w:val="00DE7CAC"/>
    <w:rsid w:val="00E1218B"/>
    <w:rsid w:val="00E229CA"/>
    <w:rsid w:val="00E255CF"/>
    <w:rsid w:val="00E5639F"/>
    <w:rsid w:val="00E637C0"/>
    <w:rsid w:val="00E72FC8"/>
    <w:rsid w:val="00E76168"/>
    <w:rsid w:val="00E77563"/>
    <w:rsid w:val="00E938E3"/>
    <w:rsid w:val="00EA014F"/>
    <w:rsid w:val="00EA297D"/>
    <w:rsid w:val="00ED16F3"/>
    <w:rsid w:val="00ED766B"/>
    <w:rsid w:val="00F13828"/>
    <w:rsid w:val="00F20CE0"/>
    <w:rsid w:val="00F25ABC"/>
    <w:rsid w:val="00F2709B"/>
    <w:rsid w:val="00F42DC9"/>
    <w:rsid w:val="00F45F47"/>
    <w:rsid w:val="00F55AF3"/>
    <w:rsid w:val="00F57440"/>
    <w:rsid w:val="00F65BC1"/>
    <w:rsid w:val="00F74154"/>
    <w:rsid w:val="00F87129"/>
    <w:rsid w:val="00F97E9B"/>
    <w:rsid w:val="00FA431B"/>
    <w:rsid w:val="00FB042D"/>
    <w:rsid w:val="00FB47D3"/>
    <w:rsid w:val="00FC6D12"/>
    <w:rsid w:val="00FE2801"/>
    <w:rsid w:val="00FF274E"/>
    <w:rsid w:val="00FF3358"/>
    <w:rsid w:val="00FF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056A87-F6CA-4CE8-9446-E83A1EEB6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D4F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316D4F"/>
    <w:rPr>
      <w:rFonts w:eastAsia="小标宋"/>
      <w:kern w:val="2"/>
      <w:sz w:val="44"/>
      <w:lang w:val="en-US" w:eastAsia="zh-CN"/>
    </w:rPr>
  </w:style>
  <w:style w:type="character" w:styleId="a4">
    <w:name w:val="Hyperlink"/>
    <w:rsid w:val="00316D4F"/>
    <w:rPr>
      <w:rFonts w:hint="default"/>
      <w:color w:val="0000FF"/>
      <w:u w:val="single"/>
    </w:rPr>
  </w:style>
  <w:style w:type="character" w:styleId="a5">
    <w:name w:val="page number"/>
    <w:basedOn w:val="a0"/>
    <w:rsid w:val="00316D4F"/>
  </w:style>
  <w:style w:type="paragraph" w:customStyle="1" w:styleId="Char0">
    <w:name w:val="Char"/>
    <w:basedOn w:val="a"/>
    <w:rsid w:val="00316D4F"/>
  </w:style>
  <w:style w:type="paragraph" w:styleId="a3">
    <w:name w:val="Body Text"/>
    <w:basedOn w:val="a"/>
    <w:link w:val="Char"/>
    <w:rsid w:val="00316D4F"/>
    <w:pPr>
      <w:spacing w:line="0" w:lineRule="atLeast"/>
    </w:pPr>
    <w:rPr>
      <w:rFonts w:eastAsia="小标宋"/>
      <w:sz w:val="44"/>
    </w:rPr>
  </w:style>
  <w:style w:type="paragraph" w:styleId="a6">
    <w:name w:val="Balloon Text"/>
    <w:basedOn w:val="a"/>
    <w:rsid w:val="00316D4F"/>
    <w:rPr>
      <w:sz w:val="18"/>
    </w:rPr>
  </w:style>
  <w:style w:type="paragraph" w:customStyle="1" w:styleId="bodycopy">
    <w:name w:val="bodycopy"/>
    <w:basedOn w:val="a"/>
    <w:rsid w:val="00316D4F"/>
    <w:pPr>
      <w:widowControl/>
      <w:spacing w:before="100" w:beforeAutospacing="1" w:after="100" w:afterAutospacing="1"/>
      <w:jc w:val="left"/>
    </w:pPr>
    <w:rPr>
      <w:rFonts w:ascii="Arial" w:hAnsi="Arial"/>
      <w:color w:val="333333"/>
      <w:kern w:val="0"/>
      <w:sz w:val="18"/>
    </w:rPr>
  </w:style>
  <w:style w:type="paragraph" w:styleId="a7">
    <w:name w:val="header"/>
    <w:basedOn w:val="a"/>
    <w:rsid w:val="00316D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8">
    <w:name w:val="footer"/>
    <w:basedOn w:val="a"/>
    <w:link w:val="Char1"/>
    <w:uiPriority w:val="99"/>
    <w:rsid w:val="00316D4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a9">
    <w:name w:val="封面标准名称"/>
    <w:rsid w:val="005B4477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table" w:styleId="aa">
    <w:name w:val="Table Grid"/>
    <w:basedOn w:val="a1"/>
    <w:rsid w:val="0066436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8"/>
    <w:uiPriority w:val="99"/>
    <w:rsid w:val="00F25ABC"/>
    <w:rPr>
      <w:rFonts w:eastAsia="仿宋_GB2312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5668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9" w:color="FFFFFF"/>
            <w:bottom w:val="single" w:sz="2" w:space="9" w:color="FFFFFF"/>
            <w:right w:val="single" w:sz="2" w:space="9" w:color="FFFFFF"/>
          </w:divBdr>
          <w:divsChild>
            <w:div w:id="7367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2017&#24180;&#24037;&#20316;\3%20&#22826;&#38451;&#33021;&#20809;&#28909;&#26631;&#20934;&#21270;\7%20&#31192;&#20070;&#22788;&#32418;&#22836;&#25991;&#20214;\&#26631;&#22996;&#20250;&#31192;&#20070;&#22788;&#21457;&#25991;&#27169;&#26495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FC798-F97F-4705-8CA6-B35EB51A2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标委会秘书处发文模板</Template>
  <TotalTime>5</TotalTime>
  <Pages>3</Pages>
  <Words>97</Words>
  <Characters>557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时文刚</dc:creator>
  <cp:lastModifiedBy>LQ</cp:lastModifiedBy>
  <cp:revision>5</cp:revision>
  <cp:lastPrinted>2020-03-03T09:22:00Z</cp:lastPrinted>
  <dcterms:created xsi:type="dcterms:W3CDTF">2020-06-01T06:49:00Z</dcterms:created>
  <dcterms:modified xsi:type="dcterms:W3CDTF">2020-06-01T06:55:00Z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2052-6.3.0.1705</vt:lpwstr>
  </property>
</Properties>
</file>